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3C0" w:rsidRPr="004252D9" w:rsidRDefault="006643C0" w:rsidP="006643C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Pr="004252D9">
        <w:rPr>
          <w:rFonts w:ascii="Times New Roman" w:hAnsi="Times New Roman" w:cs="Times New Roman"/>
        </w:rPr>
        <w:t xml:space="preserve"> </w:t>
      </w:r>
    </w:p>
    <w:p w:rsidR="00826975" w:rsidRDefault="006643C0" w:rsidP="006643C0">
      <w:pPr>
        <w:jc w:val="right"/>
        <w:rPr>
          <w:rFonts w:ascii="Times New Roman" w:hAnsi="Times New Roman" w:cs="Times New Roman"/>
        </w:rPr>
      </w:pPr>
      <w:r w:rsidRPr="004252D9">
        <w:rPr>
          <w:rFonts w:ascii="Times New Roman" w:hAnsi="Times New Roman" w:cs="Times New Roman"/>
        </w:rPr>
        <w:t xml:space="preserve">к постановлению администрации </w:t>
      </w:r>
    </w:p>
    <w:p w:rsidR="00826975" w:rsidRPr="00826975" w:rsidRDefault="00826975" w:rsidP="006643C0">
      <w:pPr>
        <w:jc w:val="right"/>
        <w:rPr>
          <w:rFonts w:ascii="Times New Roman" w:hAnsi="Times New Roman" w:cs="Times New Roman"/>
        </w:rPr>
      </w:pPr>
      <w:proofErr w:type="spellStart"/>
      <w:r w:rsidRPr="00826975">
        <w:rPr>
          <w:rFonts w:ascii="Times New Roman" w:hAnsi="Times New Roman" w:cs="Times New Roman"/>
        </w:rPr>
        <w:t>Зиминского</w:t>
      </w:r>
      <w:proofErr w:type="spellEnd"/>
      <w:r w:rsidRPr="00826975">
        <w:rPr>
          <w:rFonts w:ascii="Times New Roman" w:hAnsi="Times New Roman" w:cs="Times New Roman"/>
        </w:rPr>
        <w:t xml:space="preserve"> городского </w:t>
      </w:r>
    </w:p>
    <w:p w:rsidR="006643C0" w:rsidRPr="00826975" w:rsidRDefault="00826975" w:rsidP="006643C0">
      <w:pPr>
        <w:jc w:val="right"/>
        <w:rPr>
          <w:rFonts w:ascii="Times New Roman" w:hAnsi="Times New Roman" w:cs="Times New Roman"/>
        </w:rPr>
      </w:pPr>
      <w:r w:rsidRPr="00826975">
        <w:rPr>
          <w:rFonts w:ascii="Times New Roman" w:hAnsi="Times New Roman" w:cs="Times New Roman"/>
        </w:rPr>
        <w:t>муниципального образования</w:t>
      </w:r>
    </w:p>
    <w:p w:rsidR="006643C0" w:rsidRPr="000B77CB" w:rsidRDefault="001103C4" w:rsidP="001103C4">
      <w:pPr>
        <w:ind w:left="5664" w:firstLine="708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</w:t>
      </w:r>
      <w:r w:rsidR="006643C0" w:rsidRPr="007E28F3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  <w:u w:val="single"/>
        </w:rPr>
        <w:t xml:space="preserve">  </w:t>
      </w:r>
      <w:r w:rsidR="00641916" w:rsidRPr="000B77CB">
        <w:rPr>
          <w:rFonts w:ascii="Times New Roman" w:hAnsi="Times New Roman" w:cs="Times New Roman"/>
          <w:u w:val="single"/>
        </w:rPr>
        <w:t>1</w:t>
      </w:r>
      <w:r w:rsidR="000B77CB">
        <w:rPr>
          <w:rFonts w:ascii="Times New Roman" w:hAnsi="Times New Roman" w:cs="Times New Roman"/>
          <w:u w:val="single"/>
        </w:rPr>
        <w:t>5</w:t>
      </w:r>
      <w:r w:rsidR="00641916">
        <w:rPr>
          <w:rFonts w:ascii="Times New Roman" w:hAnsi="Times New Roman" w:cs="Times New Roman"/>
          <w:u w:val="single"/>
        </w:rPr>
        <w:t>.</w:t>
      </w:r>
      <w:r w:rsidR="001638A0">
        <w:rPr>
          <w:rFonts w:ascii="Times New Roman" w:hAnsi="Times New Roman" w:cs="Times New Roman"/>
          <w:u w:val="single"/>
        </w:rPr>
        <w:t>1</w:t>
      </w:r>
      <w:r w:rsidR="00641916">
        <w:rPr>
          <w:rFonts w:ascii="Times New Roman" w:hAnsi="Times New Roman" w:cs="Times New Roman"/>
          <w:u w:val="single"/>
        </w:rPr>
        <w:t>1.2024</w:t>
      </w:r>
      <w:r>
        <w:rPr>
          <w:rFonts w:ascii="Times New Roman" w:hAnsi="Times New Roman" w:cs="Times New Roman"/>
          <w:u w:val="single"/>
        </w:rPr>
        <w:t xml:space="preserve">  </w:t>
      </w:r>
      <w:r w:rsidR="00687900">
        <w:rPr>
          <w:rFonts w:ascii="Times New Roman" w:hAnsi="Times New Roman" w:cs="Times New Roman"/>
        </w:rPr>
        <w:t xml:space="preserve"> </w:t>
      </w:r>
      <w:r w:rsidR="006643C0" w:rsidRPr="007E28F3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 xml:space="preserve"> </w:t>
      </w:r>
      <w:r w:rsidR="000B77CB">
        <w:rPr>
          <w:rFonts w:ascii="Times New Roman" w:hAnsi="Times New Roman" w:cs="Times New Roman"/>
          <w:u w:val="single"/>
        </w:rPr>
        <w:t>1149</w:t>
      </w:r>
    </w:p>
    <w:p w:rsidR="006643C0" w:rsidRDefault="006643C0" w:rsidP="006643C0">
      <w:pPr>
        <w:jc w:val="right"/>
        <w:rPr>
          <w:rFonts w:ascii="Times New Roman" w:hAnsi="Times New Roman" w:cs="Times New Roman"/>
        </w:rPr>
      </w:pPr>
    </w:p>
    <w:p w:rsidR="006643C0" w:rsidRPr="00F563EA" w:rsidRDefault="00837336" w:rsidP="006643C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6643C0">
        <w:rPr>
          <w:rFonts w:ascii="Times New Roman" w:hAnsi="Times New Roman" w:cs="Times New Roman"/>
        </w:rPr>
        <w:t xml:space="preserve">Приложение </w:t>
      </w:r>
      <w:r w:rsidR="00EF72CA">
        <w:rPr>
          <w:rFonts w:ascii="Times New Roman" w:hAnsi="Times New Roman" w:cs="Times New Roman"/>
        </w:rPr>
        <w:t xml:space="preserve">№ </w:t>
      </w:r>
      <w:r w:rsidR="006643C0" w:rsidRPr="00F563EA">
        <w:rPr>
          <w:rFonts w:ascii="Times New Roman" w:hAnsi="Times New Roman" w:cs="Times New Roman"/>
        </w:rPr>
        <w:t xml:space="preserve">1 </w:t>
      </w:r>
    </w:p>
    <w:p w:rsidR="00826975" w:rsidRDefault="006643C0" w:rsidP="00826975">
      <w:pPr>
        <w:jc w:val="right"/>
        <w:rPr>
          <w:rFonts w:ascii="Times New Roman" w:hAnsi="Times New Roman" w:cs="Times New Roman"/>
        </w:rPr>
      </w:pPr>
      <w:r w:rsidRPr="00F563EA">
        <w:rPr>
          <w:rFonts w:ascii="Times New Roman" w:hAnsi="Times New Roman" w:cs="Times New Roman"/>
        </w:rPr>
        <w:t xml:space="preserve">к постановлению администрации </w:t>
      </w:r>
    </w:p>
    <w:p w:rsidR="00826975" w:rsidRPr="00826975" w:rsidRDefault="00826975" w:rsidP="00826975">
      <w:pPr>
        <w:jc w:val="right"/>
        <w:rPr>
          <w:rFonts w:ascii="Times New Roman" w:hAnsi="Times New Roman" w:cs="Times New Roman"/>
        </w:rPr>
      </w:pPr>
      <w:proofErr w:type="spellStart"/>
      <w:r w:rsidRPr="00826975">
        <w:rPr>
          <w:rFonts w:ascii="Times New Roman" w:hAnsi="Times New Roman" w:cs="Times New Roman"/>
        </w:rPr>
        <w:t>Зиминского</w:t>
      </w:r>
      <w:proofErr w:type="spellEnd"/>
      <w:r w:rsidRPr="00826975">
        <w:rPr>
          <w:rFonts w:ascii="Times New Roman" w:hAnsi="Times New Roman" w:cs="Times New Roman"/>
        </w:rPr>
        <w:t xml:space="preserve"> городского </w:t>
      </w:r>
    </w:p>
    <w:p w:rsidR="00826975" w:rsidRDefault="00826975" w:rsidP="00826975">
      <w:pPr>
        <w:jc w:val="right"/>
        <w:rPr>
          <w:rFonts w:ascii="Times New Roman" w:hAnsi="Times New Roman" w:cs="Times New Roman"/>
        </w:rPr>
      </w:pPr>
      <w:r w:rsidRPr="00826975">
        <w:rPr>
          <w:rFonts w:ascii="Times New Roman" w:hAnsi="Times New Roman" w:cs="Times New Roman"/>
        </w:rPr>
        <w:t>муниципального образования</w:t>
      </w:r>
      <w:r w:rsidRPr="00F563EA">
        <w:rPr>
          <w:rFonts w:ascii="Times New Roman" w:hAnsi="Times New Roman" w:cs="Times New Roman"/>
        </w:rPr>
        <w:t xml:space="preserve"> </w:t>
      </w:r>
    </w:p>
    <w:p w:rsidR="006643C0" w:rsidRDefault="006643C0" w:rsidP="00826975">
      <w:pPr>
        <w:jc w:val="right"/>
        <w:rPr>
          <w:rFonts w:ascii="Times New Roman" w:hAnsi="Times New Roman" w:cs="Times New Roman"/>
        </w:rPr>
      </w:pPr>
      <w:r w:rsidRPr="00F563EA">
        <w:rPr>
          <w:rFonts w:ascii="Times New Roman" w:hAnsi="Times New Roman" w:cs="Times New Roman"/>
        </w:rPr>
        <w:t xml:space="preserve">от  </w:t>
      </w:r>
      <w:r w:rsidR="00826975">
        <w:rPr>
          <w:rFonts w:ascii="Times New Roman" w:hAnsi="Times New Roman" w:cs="Times New Roman"/>
        </w:rPr>
        <w:t>18.11.2021</w:t>
      </w:r>
      <w:r w:rsidRPr="00F563EA">
        <w:rPr>
          <w:rFonts w:ascii="Times New Roman" w:hAnsi="Times New Roman" w:cs="Times New Roman"/>
        </w:rPr>
        <w:t xml:space="preserve"> № </w:t>
      </w:r>
      <w:r w:rsidR="00826975">
        <w:rPr>
          <w:rFonts w:ascii="Times New Roman" w:hAnsi="Times New Roman" w:cs="Times New Roman"/>
        </w:rPr>
        <w:t>922</w:t>
      </w:r>
    </w:p>
    <w:p w:rsidR="00D03526" w:rsidRDefault="00D03526" w:rsidP="00826975">
      <w:pPr>
        <w:jc w:val="right"/>
        <w:rPr>
          <w:rFonts w:ascii="Times New Roman" w:hAnsi="Times New Roman" w:cs="Times New Roman"/>
        </w:rPr>
      </w:pPr>
    </w:p>
    <w:p w:rsidR="00D03526" w:rsidRDefault="00D03526" w:rsidP="00826975">
      <w:pPr>
        <w:jc w:val="right"/>
        <w:rPr>
          <w:rFonts w:ascii="Times New Roman" w:hAnsi="Times New Roman" w:cs="Times New Roman"/>
        </w:rPr>
      </w:pPr>
    </w:p>
    <w:p w:rsidR="00D03526" w:rsidRPr="00D03526" w:rsidRDefault="00D03526" w:rsidP="00D03526">
      <w:pPr>
        <w:jc w:val="center"/>
        <w:rPr>
          <w:rFonts w:ascii="Times New Roman" w:hAnsi="Times New Roman" w:cs="Times New Roman"/>
          <w:b/>
          <w:color w:val="000000"/>
        </w:rPr>
      </w:pPr>
      <w:r w:rsidRPr="00D03526">
        <w:rPr>
          <w:rFonts w:ascii="Times New Roman" w:hAnsi="Times New Roman" w:cs="Times New Roman"/>
          <w:b/>
          <w:color w:val="000000"/>
        </w:rPr>
        <w:t xml:space="preserve">Перечень главных администраторов доходов бюджета </w:t>
      </w:r>
    </w:p>
    <w:p w:rsidR="00D03526" w:rsidRPr="00D03526" w:rsidRDefault="00D03526" w:rsidP="00D03526">
      <w:pPr>
        <w:jc w:val="center"/>
        <w:rPr>
          <w:rFonts w:ascii="Times New Roman" w:hAnsi="Times New Roman" w:cs="Times New Roman"/>
          <w:b/>
        </w:rPr>
      </w:pPr>
      <w:proofErr w:type="spellStart"/>
      <w:r w:rsidRPr="00D03526">
        <w:rPr>
          <w:rFonts w:ascii="Times New Roman" w:hAnsi="Times New Roman" w:cs="Times New Roman"/>
          <w:b/>
          <w:color w:val="000000"/>
        </w:rPr>
        <w:t>З</w:t>
      </w:r>
      <w:r w:rsidRPr="00D03526">
        <w:rPr>
          <w:rFonts w:ascii="Times New Roman" w:hAnsi="Times New Roman" w:cs="Times New Roman"/>
          <w:b/>
        </w:rPr>
        <w:t>иминского</w:t>
      </w:r>
      <w:proofErr w:type="spellEnd"/>
      <w:r w:rsidRPr="00D03526">
        <w:rPr>
          <w:rFonts w:ascii="Times New Roman" w:hAnsi="Times New Roman" w:cs="Times New Roman"/>
          <w:b/>
        </w:rPr>
        <w:t xml:space="preserve"> городского муниципального образования – </w:t>
      </w:r>
    </w:p>
    <w:p w:rsidR="00D03526" w:rsidRPr="00D03526" w:rsidRDefault="00D03526" w:rsidP="00D03526">
      <w:pPr>
        <w:jc w:val="center"/>
        <w:rPr>
          <w:rFonts w:ascii="Times New Roman" w:hAnsi="Times New Roman" w:cs="Times New Roman"/>
          <w:b/>
        </w:rPr>
      </w:pPr>
      <w:r w:rsidRPr="00D03526">
        <w:rPr>
          <w:rFonts w:ascii="Times New Roman" w:hAnsi="Times New Roman" w:cs="Times New Roman"/>
          <w:b/>
        </w:rPr>
        <w:t xml:space="preserve">структурных и отраслевых (функциональных) органов  </w:t>
      </w:r>
    </w:p>
    <w:p w:rsidR="00D03526" w:rsidRPr="00D03526" w:rsidRDefault="00D03526" w:rsidP="00D03526">
      <w:pPr>
        <w:jc w:val="center"/>
        <w:rPr>
          <w:rFonts w:ascii="Times New Roman" w:hAnsi="Times New Roman" w:cs="Times New Roman"/>
          <w:b/>
        </w:rPr>
      </w:pPr>
      <w:r w:rsidRPr="00D03526">
        <w:rPr>
          <w:rFonts w:ascii="Times New Roman" w:hAnsi="Times New Roman" w:cs="Times New Roman"/>
          <w:b/>
        </w:rPr>
        <w:t xml:space="preserve">администрации  </w:t>
      </w:r>
      <w:proofErr w:type="spellStart"/>
      <w:r w:rsidRPr="00D03526">
        <w:rPr>
          <w:rFonts w:ascii="Times New Roman" w:hAnsi="Times New Roman" w:cs="Times New Roman"/>
          <w:b/>
          <w:color w:val="000000"/>
        </w:rPr>
        <w:t>З</w:t>
      </w:r>
      <w:r w:rsidRPr="00D03526">
        <w:rPr>
          <w:rFonts w:ascii="Times New Roman" w:hAnsi="Times New Roman" w:cs="Times New Roman"/>
          <w:b/>
        </w:rPr>
        <w:t>иминского</w:t>
      </w:r>
      <w:proofErr w:type="spellEnd"/>
      <w:r w:rsidRPr="00D03526">
        <w:rPr>
          <w:rFonts w:ascii="Times New Roman" w:hAnsi="Times New Roman" w:cs="Times New Roman"/>
          <w:b/>
          <w:color w:val="000000"/>
        </w:rPr>
        <w:t xml:space="preserve"> </w:t>
      </w:r>
      <w:r w:rsidRPr="00D03526">
        <w:rPr>
          <w:rFonts w:ascii="Times New Roman" w:hAnsi="Times New Roman" w:cs="Times New Roman"/>
          <w:b/>
        </w:rPr>
        <w:t>городского муниципального образования</w:t>
      </w:r>
    </w:p>
    <w:p w:rsidR="00D03526" w:rsidRPr="00D03526" w:rsidRDefault="00D03526" w:rsidP="00D03526">
      <w:pPr>
        <w:ind w:firstLine="708"/>
        <w:jc w:val="both"/>
        <w:rPr>
          <w:rFonts w:ascii="Times New Roman" w:hAnsi="Times New Roman" w:cs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2"/>
        <w:gridCol w:w="2554"/>
        <w:gridCol w:w="5533"/>
      </w:tblGrid>
      <w:tr w:rsidR="00D03526" w:rsidRPr="00D03526" w:rsidTr="005B3F5B">
        <w:tc>
          <w:tcPr>
            <w:tcW w:w="4356" w:type="dxa"/>
            <w:gridSpan w:val="2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бюджетной классификации </w:t>
            </w:r>
          </w:p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Российской Федерации</w:t>
            </w:r>
          </w:p>
        </w:tc>
        <w:tc>
          <w:tcPr>
            <w:tcW w:w="5533" w:type="dxa"/>
            <w:vMerge w:val="restart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главного администратора доходов местного бюджета 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доходов местного бюджета</w:t>
            </w:r>
          </w:p>
        </w:tc>
        <w:tc>
          <w:tcPr>
            <w:tcW w:w="5533" w:type="dxa"/>
            <w:vMerge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3526" w:rsidRPr="00D03526" w:rsidTr="005B3F5B">
        <w:trPr>
          <w:trHeight w:val="654"/>
        </w:trPr>
        <w:tc>
          <w:tcPr>
            <w:tcW w:w="1802" w:type="dxa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03526" w:rsidRPr="00D03526" w:rsidRDefault="003F46A9" w:rsidP="003F46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901</w:t>
            </w:r>
          </w:p>
          <w:p w:rsidR="00D03526" w:rsidRPr="00D03526" w:rsidRDefault="00D03526" w:rsidP="005B3F5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4" w:type="dxa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03526" w:rsidRPr="00D03526" w:rsidRDefault="00D03526" w:rsidP="005B3F5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03526" w:rsidRPr="00D03526" w:rsidRDefault="00D03526" w:rsidP="005B3F5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3" w:type="dxa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по финансам и налогам администрации</w:t>
            </w:r>
          </w:p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Зиминского</w:t>
            </w:r>
            <w:proofErr w:type="spellEnd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городского муниципального образования</w:t>
            </w:r>
          </w:p>
        </w:tc>
      </w:tr>
      <w:tr w:rsidR="00D03526" w:rsidRPr="00D03526" w:rsidTr="005B3F5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1 13 01994 04 0000 130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03526" w:rsidRPr="00D03526" w:rsidTr="005B3F5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1 13 02994 04 0000 130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Прочие доходы от компенсации затрат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03526" w:rsidRPr="00D03526" w:rsidTr="005B3F5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D03526" w:rsidRPr="00D03526" w:rsidTr="005B3F5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D03526" w:rsidRPr="00D03526" w:rsidTr="005B3F5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,3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03526" w:rsidRPr="00D03526" w:rsidTr="005B3F5B">
        <w:trPr>
          <w:trHeight w:val="494"/>
        </w:trPr>
        <w:tc>
          <w:tcPr>
            <w:tcW w:w="1802" w:type="dxa"/>
            <w:vAlign w:val="center"/>
          </w:tcPr>
          <w:p w:rsidR="00D03526" w:rsidRPr="00D03526" w:rsidRDefault="003F46A9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33" w:type="dxa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Зиминского</w:t>
            </w:r>
            <w:proofErr w:type="spellEnd"/>
          </w:p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городского муниципального образования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5533" w:type="dxa"/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5533" w:type="dxa"/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5533" w:type="dxa"/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1 13 02994 04 0000 130</w:t>
            </w:r>
          </w:p>
        </w:tc>
        <w:tc>
          <w:tcPr>
            <w:tcW w:w="5533" w:type="dxa"/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Прочие доходы от компенсации затрат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1 16 02020 02 0000 140</w:t>
            </w:r>
          </w:p>
        </w:tc>
        <w:tc>
          <w:tcPr>
            <w:tcW w:w="5533" w:type="dxa"/>
            <w:vAlign w:val="bottom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5533" w:type="dxa"/>
            <w:vAlign w:val="bottom"/>
          </w:tcPr>
          <w:p w:rsid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CF3124" w:rsidRPr="00D03526" w:rsidRDefault="00CF3124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533" w:type="dxa"/>
            <w:vAlign w:val="bottom"/>
          </w:tcPr>
          <w:p w:rsid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4E6295" w:rsidRPr="00D03526" w:rsidRDefault="004E6295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0B77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1 04 0000 140</w:t>
            </w:r>
          </w:p>
        </w:tc>
        <w:tc>
          <w:tcPr>
            <w:tcW w:w="5533" w:type="dxa"/>
            <w:vAlign w:val="bottom"/>
          </w:tcPr>
          <w:p w:rsidR="000B77CB" w:rsidRPr="000B77CB" w:rsidRDefault="000B77CB" w:rsidP="000B77CB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B77C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B77C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фонда)</w:t>
            </w:r>
          </w:p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5533" w:type="dxa"/>
            <w:vAlign w:val="bottom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1 16 10082 04 0000 140</w:t>
            </w:r>
          </w:p>
        </w:tc>
        <w:tc>
          <w:tcPr>
            <w:tcW w:w="5533" w:type="dxa"/>
            <w:vAlign w:val="bottom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1 16 01074 01 0000 140</w:t>
            </w:r>
          </w:p>
        </w:tc>
        <w:tc>
          <w:tcPr>
            <w:tcW w:w="5533" w:type="dxa"/>
            <w:vAlign w:val="bottom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03526" w:rsidRPr="00D03526" w:rsidTr="00227041">
        <w:trPr>
          <w:trHeight w:val="1078"/>
        </w:trPr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227041" w:rsidRDefault="00227041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1 16 10123 01 0000 140</w:t>
            </w:r>
          </w:p>
        </w:tc>
        <w:tc>
          <w:tcPr>
            <w:tcW w:w="5533" w:type="dxa"/>
            <w:vAlign w:val="bottom"/>
          </w:tcPr>
          <w:p w:rsidR="00D03526" w:rsidRPr="00227041" w:rsidRDefault="00227041" w:rsidP="00227041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4</w:t>
            </w:r>
            <w:proofErr w:type="gramEnd"/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5533" w:type="dxa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5533" w:type="dxa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BE641D" w:rsidRPr="00D03526" w:rsidTr="005B3F5B">
        <w:tc>
          <w:tcPr>
            <w:tcW w:w="1802" w:type="dxa"/>
            <w:vAlign w:val="center"/>
          </w:tcPr>
          <w:p w:rsidR="00BE641D" w:rsidRPr="00D03526" w:rsidRDefault="00BE641D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BE641D" w:rsidRPr="00BE641D" w:rsidRDefault="00BE641D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641D">
              <w:rPr>
                <w:rFonts w:ascii="Times New Roman" w:hAnsi="Times New Roman" w:cs="Times New Roman"/>
                <w:sz w:val="20"/>
                <w:szCs w:val="20"/>
              </w:rPr>
              <w:t>1 17 15020 04 0000 150</w:t>
            </w:r>
          </w:p>
        </w:tc>
        <w:tc>
          <w:tcPr>
            <w:tcW w:w="5533" w:type="dxa"/>
            <w:vAlign w:val="center"/>
          </w:tcPr>
          <w:p w:rsidR="00BE641D" w:rsidRPr="00BE641D" w:rsidRDefault="00BE641D" w:rsidP="005B3F5B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BE641D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городских округов</w:t>
            </w:r>
            <w:proofErr w:type="gramStart"/>
            <w:r w:rsidRPr="00BE641D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4</w:t>
            </w:r>
            <w:proofErr w:type="gramEnd"/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5533" w:type="dxa"/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,3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3F46A9" w:rsidRDefault="003F46A9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46A9">
              <w:rPr>
                <w:rFonts w:ascii="Times New Roman" w:hAnsi="Times New Roman" w:cs="Times New Roman"/>
                <w:b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3" w:type="dxa"/>
          </w:tcPr>
          <w:p w:rsidR="00D03526" w:rsidRPr="00D03526" w:rsidRDefault="00D03526" w:rsidP="005B3F5B">
            <w:pPr>
              <w:ind w:left="8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Комитет по образованию администрации</w:t>
            </w:r>
          </w:p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Зиминского</w:t>
            </w:r>
            <w:proofErr w:type="spellEnd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городского муниципального образования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5533" w:type="dxa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5533" w:type="dxa"/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904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5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13 02994 04 0000 130</w:t>
            </w:r>
          </w:p>
        </w:tc>
        <w:tc>
          <w:tcPr>
            <w:tcW w:w="5533" w:type="dxa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Прочие доходы от компенсации затрат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35172" w:rsidRPr="00D03526" w:rsidTr="001325ED">
        <w:tc>
          <w:tcPr>
            <w:tcW w:w="1802" w:type="dxa"/>
            <w:vAlign w:val="center"/>
          </w:tcPr>
          <w:p w:rsidR="00D35172" w:rsidRDefault="00D35172" w:rsidP="001325ED">
            <w:pPr>
              <w:jc w:val="center"/>
            </w:pPr>
            <w:r w:rsidRPr="005B76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E06E66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1 14 02042 04 0000 410</w:t>
            </w:r>
          </w:p>
        </w:tc>
        <w:tc>
          <w:tcPr>
            <w:tcW w:w="5533" w:type="dxa"/>
          </w:tcPr>
          <w:p w:rsidR="00D35172" w:rsidRPr="00D03526" w:rsidRDefault="00D35172" w:rsidP="00E06E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5172" w:rsidRPr="00D03526" w:rsidTr="001325ED">
        <w:tc>
          <w:tcPr>
            <w:tcW w:w="1802" w:type="dxa"/>
            <w:vAlign w:val="center"/>
          </w:tcPr>
          <w:p w:rsidR="00D35172" w:rsidRDefault="00D35172" w:rsidP="001325ED">
            <w:pPr>
              <w:jc w:val="center"/>
            </w:pPr>
            <w:r w:rsidRPr="005B76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904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E06E66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1 14 02042 04 0000 440</w:t>
            </w:r>
          </w:p>
        </w:tc>
        <w:tc>
          <w:tcPr>
            <w:tcW w:w="5533" w:type="dxa"/>
          </w:tcPr>
          <w:p w:rsidR="00D35172" w:rsidRPr="00D03526" w:rsidRDefault="00D35172" w:rsidP="00E06E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5172" w:rsidRPr="00D03526" w:rsidTr="001325ED">
        <w:tc>
          <w:tcPr>
            <w:tcW w:w="1802" w:type="dxa"/>
            <w:vAlign w:val="center"/>
          </w:tcPr>
          <w:p w:rsidR="00D35172" w:rsidRDefault="00D35172" w:rsidP="001325ED">
            <w:pPr>
              <w:jc w:val="center"/>
            </w:pPr>
            <w:r w:rsidRPr="005B76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E06E66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5533" w:type="dxa"/>
          </w:tcPr>
          <w:p w:rsidR="00D35172" w:rsidRPr="00D03526" w:rsidRDefault="00D35172" w:rsidP="00E06E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35172" w:rsidRPr="00D03526" w:rsidTr="006841A0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E06E66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5533" w:type="dxa"/>
          </w:tcPr>
          <w:p w:rsidR="00D35172" w:rsidRPr="00D03526" w:rsidRDefault="00D35172" w:rsidP="00E06E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1 16 01074 01 0000 140</w:t>
            </w:r>
          </w:p>
        </w:tc>
        <w:tc>
          <w:tcPr>
            <w:tcW w:w="5533" w:type="dxa"/>
            <w:vAlign w:val="bottom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35172" w:rsidRPr="00D03526" w:rsidTr="004E6295">
        <w:tc>
          <w:tcPr>
            <w:tcW w:w="1802" w:type="dxa"/>
            <w:vAlign w:val="center"/>
          </w:tcPr>
          <w:p w:rsidR="00D35172" w:rsidRDefault="00D35172" w:rsidP="004E6295">
            <w:pPr>
              <w:jc w:val="center"/>
            </w:pPr>
            <w:r w:rsidRPr="00BA0062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CF3124" w:rsidRDefault="00D35172" w:rsidP="00201DD4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F312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1 16 07010 04 0000 140</w:t>
            </w:r>
          </w:p>
        </w:tc>
        <w:tc>
          <w:tcPr>
            <w:tcW w:w="5533" w:type="dxa"/>
            <w:vAlign w:val="bottom"/>
          </w:tcPr>
          <w:p w:rsidR="00D35172" w:rsidRPr="00CF3124" w:rsidRDefault="00D35172" w:rsidP="00201DD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CF312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D35172" w:rsidRPr="00227041" w:rsidRDefault="00D35172" w:rsidP="00201DD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35172" w:rsidRPr="00D03526" w:rsidTr="004E6295">
        <w:tc>
          <w:tcPr>
            <w:tcW w:w="1802" w:type="dxa"/>
            <w:vAlign w:val="center"/>
          </w:tcPr>
          <w:p w:rsidR="00D35172" w:rsidRDefault="00D35172" w:rsidP="004E6295">
            <w:pPr>
              <w:jc w:val="center"/>
            </w:pPr>
            <w:r w:rsidRPr="00BA0062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227041" w:rsidRDefault="00D35172" w:rsidP="00201DD4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533" w:type="dxa"/>
            <w:vAlign w:val="bottom"/>
          </w:tcPr>
          <w:p w:rsidR="00D35172" w:rsidRPr="004E6295" w:rsidRDefault="00D35172" w:rsidP="00201DD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E62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D35172" w:rsidRPr="00227041" w:rsidRDefault="00D35172" w:rsidP="00201DD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B77CB" w:rsidRPr="00D03526" w:rsidTr="004E6295">
        <w:tc>
          <w:tcPr>
            <w:tcW w:w="1802" w:type="dxa"/>
            <w:vAlign w:val="center"/>
          </w:tcPr>
          <w:p w:rsidR="000B77CB" w:rsidRPr="00BA0062" w:rsidRDefault="000B77CB" w:rsidP="004E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FB7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1 04 0000 140</w:t>
            </w:r>
          </w:p>
        </w:tc>
        <w:tc>
          <w:tcPr>
            <w:tcW w:w="5533" w:type="dxa"/>
            <w:vAlign w:val="bottom"/>
          </w:tcPr>
          <w:p w:rsidR="000B77CB" w:rsidRPr="000B77CB" w:rsidRDefault="000B77CB" w:rsidP="00FB7582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B77C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B77C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фонда)</w:t>
            </w:r>
          </w:p>
          <w:p w:rsidR="000B77CB" w:rsidRPr="00D03526" w:rsidRDefault="000B77CB" w:rsidP="00FB75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7CB" w:rsidRPr="00D03526" w:rsidTr="004E6295">
        <w:tc>
          <w:tcPr>
            <w:tcW w:w="1802" w:type="dxa"/>
            <w:vAlign w:val="center"/>
          </w:tcPr>
          <w:p w:rsidR="000B77CB" w:rsidRDefault="000B77CB" w:rsidP="004E6295">
            <w:pPr>
              <w:jc w:val="center"/>
            </w:pPr>
            <w:r w:rsidRPr="00BA0062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0B77CB" w:rsidRPr="004E6295" w:rsidRDefault="000B77CB" w:rsidP="00201DD4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E62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1 16 10081 04 0000 140</w:t>
            </w:r>
          </w:p>
        </w:tc>
        <w:tc>
          <w:tcPr>
            <w:tcW w:w="5533" w:type="dxa"/>
            <w:vAlign w:val="bottom"/>
          </w:tcPr>
          <w:p w:rsidR="000B77CB" w:rsidRPr="004E6295" w:rsidRDefault="000B77CB" w:rsidP="00201DD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E62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0B77CB" w:rsidRPr="004E6295" w:rsidRDefault="000B77CB" w:rsidP="00201DD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0B77CB" w:rsidRPr="00227041" w:rsidRDefault="000B77CB" w:rsidP="00564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1 16 10123 01 0000 140</w:t>
            </w:r>
          </w:p>
        </w:tc>
        <w:tc>
          <w:tcPr>
            <w:tcW w:w="5533" w:type="dxa"/>
            <w:vAlign w:val="bottom"/>
          </w:tcPr>
          <w:p w:rsidR="000B77CB" w:rsidRPr="00227041" w:rsidRDefault="000B77CB" w:rsidP="005647F3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4</w:t>
            </w:r>
            <w:proofErr w:type="gramEnd"/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904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5533" w:type="dxa"/>
            <w:vAlign w:val="center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1,3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3" w:type="dxa"/>
          </w:tcPr>
          <w:p w:rsidR="000B77CB" w:rsidRPr="00D03526" w:rsidRDefault="000B77CB" w:rsidP="005B3F5B">
            <w:pPr>
              <w:ind w:left="3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«Управление по развитию культурной сферы</w:t>
            </w:r>
          </w:p>
          <w:p w:rsidR="000B77CB" w:rsidRPr="00D03526" w:rsidRDefault="000B77CB" w:rsidP="005B3F5B">
            <w:pPr>
              <w:ind w:left="4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и библиотечного обслуживания»</w:t>
            </w:r>
          </w:p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Зиминского</w:t>
            </w:r>
            <w:proofErr w:type="spellEnd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городского муниципального образования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5533" w:type="dxa"/>
            <w:vAlign w:val="center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1 13 02994 04 0000 130</w:t>
            </w:r>
          </w:p>
        </w:tc>
        <w:tc>
          <w:tcPr>
            <w:tcW w:w="5533" w:type="dxa"/>
            <w:vAlign w:val="center"/>
          </w:tcPr>
          <w:p w:rsidR="000B77CB" w:rsidRPr="00D03526" w:rsidRDefault="000B77CB" w:rsidP="005B3F5B">
            <w:pPr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Прочие доходы от компенсации затрат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0B77CB" w:rsidRPr="00D03526" w:rsidTr="00CF3124">
        <w:trPr>
          <w:trHeight w:val="1266"/>
        </w:trPr>
        <w:tc>
          <w:tcPr>
            <w:tcW w:w="1802" w:type="dxa"/>
            <w:vAlign w:val="center"/>
          </w:tcPr>
          <w:p w:rsidR="000B77CB" w:rsidRDefault="000B77CB" w:rsidP="00CF3124">
            <w:pPr>
              <w:jc w:val="center"/>
            </w:pPr>
            <w:r w:rsidRPr="00DA5120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0B77CB" w:rsidRPr="00CF3124" w:rsidRDefault="000B77CB" w:rsidP="005647F3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F312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1 16 07010 04 0000 140</w:t>
            </w:r>
          </w:p>
        </w:tc>
        <w:tc>
          <w:tcPr>
            <w:tcW w:w="5533" w:type="dxa"/>
            <w:vAlign w:val="bottom"/>
          </w:tcPr>
          <w:p w:rsidR="000B77CB" w:rsidRPr="00CF3124" w:rsidRDefault="000B77CB" w:rsidP="00CF312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CF312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0B77CB" w:rsidRPr="00227041" w:rsidRDefault="000B77CB" w:rsidP="005647F3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B77CB" w:rsidRPr="00D03526" w:rsidTr="004E6295">
        <w:tc>
          <w:tcPr>
            <w:tcW w:w="1802" w:type="dxa"/>
            <w:vAlign w:val="center"/>
          </w:tcPr>
          <w:p w:rsidR="000B77CB" w:rsidRDefault="000B77CB" w:rsidP="004E6295">
            <w:pPr>
              <w:jc w:val="center"/>
            </w:pPr>
            <w:r w:rsidRPr="00DA5120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0B77CB" w:rsidRPr="00227041" w:rsidRDefault="000B77CB" w:rsidP="005647F3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533" w:type="dxa"/>
            <w:vAlign w:val="bottom"/>
          </w:tcPr>
          <w:p w:rsidR="000B77CB" w:rsidRPr="004E6295" w:rsidRDefault="000B77CB" w:rsidP="004E6295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E62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B77CB" w:rsidRPr="00227041" w:rsidRDefault="000B77CB" w:rsidP="005647F3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B77CB" w:rsidRPr="00D03526" w:rsidTr="004E6295">
        <w:tc>
          <w:tcPr>
            <w:tcW w:w="1802" w:type="dxa"/>
            <w:vAlign w:val="center"/>
          </w:tcPr>
          <w:p w:rsidR="000B77CB" w:rsidRPr="00DA5120" w:rsidRDefault="000B77CB" w:rsidP="004E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FB7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1 04 0000 140</w:t>
            </w:r>
          </w:p>
        </w:tc>
        <w:tc>
          <w:tcPr>
            <w:tcW w:w="5533" w:type="dxa"/>
            <w:vAlign w:val="bottom"/>
          </w:tcPr>
          <w:p w:rsidR="000B77CB" w:rsidRPr="000B77CB" w:rsidRDefault="000B77CB" w:rsidP="00FB7582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B77C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B77C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фонда)</w:t>
            </w:r>
          </w:p>
          <w:p w:rsidR="000B77CB" w:rsidRPr="00D03526" w:rsidRDefault="000B77CB" w:rsidP="00FB75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7CB" w:rsidRPr="00D03526" w:rsidTr="004E6295">
        <w:tc>
          <w:tcPr>
            <w:tcW w:w="1802" w:type="dxa"/>
            <w:vAlign w:val="center"/>
          </w:tcPr>
          <w:p w:rsidR="000B77CB" w:rsidRDefault="000B77CB" w:rsidP="004E6295">
            <w:pPr>
              <w:jc w:val="center"/>
            </w:pPr>
            <w:r w:rsidRPr="00DA5120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0B77CB" w:rsidRPr="004E6295" w:rsidRDefault="000B77CB" w:rsidP="005647F3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E62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1 16 10081 04 0000 140</w:t>
            </w:r>
          </w:p>
        </w:tc>
        <w:tc>
          <w:tcPr>
            <w:tcW w:w="5533" w:type="dxa"/>
            <w:vAlign w:val="bottom"/>
          </w:tcPr>
          <w:p w:rsidR="000B77CB" w:rsidRPr="004E6295" w:rsidRDefault="000B77CB" w:rsidP="004E6295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E62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0B77CB" w:rsidRPr="004E6295" w:rsidRDefault="000B77CB" w:rsidP="005647F3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0B77CB" w:rsidRPr="00227041" w:rsidRDefault="000B77CB" w:rsidP="00564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1 16 10123 01 0000 140</w:t>
            </w:r>
          </w:p>
        </w:tc>
        <w:tc>
          <w:tcPr>
            <w:tcW w:w="5533" w:type="dxa"/>
            <w:vAlign w:val="bottom"/>
          </w:tcPr>
          <w:p w:rsidR="000B77CB" w:rsidRPr="00227041" w:rsidRDefault="000B77CB" w:rsidP="005647F3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4</w:t>
            </w:r>
            <w:proofErr w:type="gramEnd"/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5533" w:type="dxa"/>
            <w:vAlign w:val="center"/>
          </w:tcPr>
          <w:p w:rsidR="000B77CB" w:rsidRPr="00D03526" w:rsidRDefault="000B77CB" w:rsidP="005B3F5B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5533" w:type="dxa"/>
            <w:vAlign w:val="center"/>
          </w:tcPr>
          <w:p w:rsidR="000B77CB" w:rsidRPr="00D03526" w:rsidRDefault="000B77CB" w:rsidP="005B3F5B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5533" w:type="dxa"/>
            <w:vAlign w:val="center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,3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имущественных отношений, архитектуры </w:t>
            </w:r>
          </w:p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и градостроительства администрации</w:t>
            </w:r>
          </w:p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Зиминского</w:t>
            </w:r>
            <w:proofErr w:type="spellEnd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городского муниципального образования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  <w:proofErr w:type="gramStart"/>
            <w:r w:rsidRPr="00D0352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учреждений)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1 11 08040 04 0000 120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  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B77CB" w:rsidRPr="004403E5" w:rsidTr="00EE7FB9">
        <w:trPr>
          <w:trHeight w:val="1667"/>
        </w:trPr>
        <w:tc>
          <w:tcPr>
            <w:tcW w:w="1802" w:type="dxa"/>
            <w:vAlign w:val="center"/>
          </w:tcPr>
          <w:p w:rsidR="000B77CB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EE7FB9" w:rsidRDefault="000B77CB" w:rsidP="005B3F5B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EE7FB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1 11 09080 04 0000 120</w:t>
            </w:r>
          </w:p>
        </w:tc>
        <w:tc>
          <w:tcPr>
            <w:tcW w:w="5533" w:type="dxa"/>
          </w:tcPr>
          <w:p w:rsidR="000B77CB" w:rsidRPr="00EE7FB9" w:rsidRDefault="000B77CB" w:rsidP="00EE7FB9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EE7FB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0B77CB" w:rsidRPr="004403E5" w:rsidTr="00EE7FB9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4403E5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403E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1 13 01994 04 0000 130</w:t>
            </w:r>
          </w:p>
        </w:tc>
        <w:tc>
          <w:tcPr>
            <w:tcW w:w="5533" w:type="dxa"/>
            <w:vAlign w:val="center"/>
          </w:tcPr>
          <w:p w:rsidR="000B77CB" w:rsidRPr="004403E5" w:rsidRDefault="000B77CB" w:rsidP="00EE7FB9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403E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оказания платных услуг (работ) получателями средств бюджетов городских округов</w:t>
            </w:r>
          </w:p>
          <w:p w:rsidR="000B77CB" w:rsidRPr="004403E5" w:rsidRDefault="000B77CB" w:rsidP="00EE7FB9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1 13 02994 04 0000 130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Прочие доходы от компенсации затрат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1 14 02042 04 0000 410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1 14 02042 04 0000 440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1 14 03040 04 0000 410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Средства от распоряжения и реализации выморочного имущества, обращенного в собственность городских округов (в части реализации основных средств по указанному имуществу)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1 14 04040 04 0000 420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не разграничена и которые 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расположены в границах городских округов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1 16 01074 01 0000 140</w:t>
            </w:r>
          </w:p>
        </w:tc>
        <w:tc>
          <w:tcPr>
            <w:tcW w:w="5533" w:type="dxa"/>
            <w:vAlign w:val="center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D0352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главой 7</w:t>
              </w:r>
            </w:hyperlink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5533" w:type="dxa"/>
            <w:vAlign w:val="bottom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533" w:type="dxa"/>
            <w:vAlign w:val="bottom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FB7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1 04 0000 140</w:t>
            </w:r>
          </w:p>
        </w:tc>
        <w:tc>
          <w:tcPr>
            <w:tcW w:w="5533" w:type="dxa"/>
            <w:vAlign w:val="bottom"/>
          </w:tcPr>
          <w:p w:rsidR="000B77CB" w:rsidRPr="000B77CB" w:rsidRDefault="000B77CB" w:rsidP="00FB7582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B77C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B77C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фонда)</w:t>
            </w:r>
          </w:p>
          <w:p w:rsidR="000B77CB" w:rsidRPr="00D03526" w:rsidRDefault="000B77CB" w:rsidP="00FB75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5533" w:type="dxa"/>
            <w:vAlign w:val="bottom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5533" w:type="dxa"/>
            <w:vAlign w:val="center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,3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3F46A9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46A9">
              <w:rPr>
                <w:rFonts w:ascii="Times New Roman" w:hAnsi="Times New Roman" w:cs="Times New Roman"/>
                <w:b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</w:t>
            </w:r>
            <w:proofErr w:type="gramStart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жилищно-коммунального</w:t>
            </w:r>
            <w:proofErr w:type="gramEnd"/>
          </w:p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хозяйства, транспорта и связи администрации</w:t>
            </w:r>
          </w:p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Зиминского</w:t>
            </w:r>
            <w:proofErr w:type="spellEnd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городского муниципального образования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1 08 07173 01 0000 110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5533" w:type="dxa"/>
            <w:vAlign w:val="center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1 13 02994 04 0000 130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Прочие доходы от компенсации затрат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1 16 01074 01 0000 140</w:t>
            </w:r>
          </w:p>
        </w:tc>
        <w:tc>
          <w:tcPr>
            <w:tcW w:w="5533" w:type="dxa"/>
            <w:vAlign w:val="bottom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5533" w:type="dxa"/>
            <w:vAlign w:val="bottom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533" w:type="dxa"/>
            <w:vAlign w:val="bottom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Иные штрафы, неустойки, пени, уплаченные в соответствии с 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907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FB75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1 04 0000 140</w:t>
            </w:r>
          </w:p>
        </w:tc>
        <w:tc>
          <w:tcPr>
            <w:tcW w:w="5533" w:type="dxa"/>
            <w:vAlign w:val="bottom"/>
          </w:tcPr>
          <w:p w:rsidR="000B77CB" w:rsidRPr="000B77CB" w:rsidRDefault="000B77CB" w:rsidP="00FB7582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B77C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</w:t>
            </w:r>
            <w:bookmarkStart w:id="0" w:name="_GoBack"/>
            <w:bookmarkEnd w:id="0"/>
            <w:r w:rsidRPr="000B77C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B77C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фонда)</w:t>
            </w:r>
          </w:p>
          <w:p w:rsidR="000B77CB" w:rsidRPr="00D03526" w:rsidRDefault="000B77CB" w:rsidP="00FB75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5533" w:type="dxa"/>
            <w:vAlign w:val="bottom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1 16 10082 04 0000 140</w:t>
            </w:r>
          </w:p>
        </w:tc>
        <w:tc>
          <w:tcPr>
            <w:tcW w:w="5533" w:type="dxa"/>
            <w:vAlign w:val="bottom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0B77CB" w:rsidRPr="00D03526" w:rsidTr="003B5B6E">
        <w:tc>
          <w:tcPr>
            <w:tcW w:w="1802" w:type="dxa"/>
            <w:vAlign w:val="center"/>
          </w:tcPr>
          <w:p w:rsidR="000B77CB" w:rsidRPr="00D03526" w:rsidRDefault="000B77CB" w:rsidP="00201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0B77CB" w:rsidRPr="00227041" w:rsidRDefault="000B77CB" w:rsidP="00201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1 16 10123 01 0000 140</w:t>
            </w:r>
          </w:p>
        </w:tc>
        <w:tc>
          <w:tcPr>
            <w:tcW w:w="5533" w:type="dxa"/>
            <w:vAlign w:val="bottom"/>
          </w:tcPr>
          <w:p w:rsidR="000B77CB" w:rsidRPr="00227041" w:rsidRDefault="000B77CB" w:rsidP="00201DD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4</w:t>
            </w:r>
            <w:proofErr w:type="gramEnd"/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5533" w:type="dxa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5533" w:type="dxa"/>
            <w:vAlign w:val="center"/>
          </w:tcPr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,3</w:t>
            </w: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3F46A9" w:rsidRDefault="000B77CB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46A9">
              <w:rPr>
                <w:rFonts w:ascii="Times New Roman" w:hAnsi="Times New Roman" w:cs="Times New Roman"/>
                <w:b/>
                <w:sz w:val="20"/>
                <w:szCs w:val="20"/>
              </w:rPr>
              <w:t>908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3" w:type="dxa"/>
            <w:vAlign w:val="center"/>
          </w:tcPr>
          <w:p w:rsidR="000B77CB" w:rsidRDefault="000B77CB" w:rsidP="0093329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93329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Контрольно-счётная палата</w:t>
            </w:r>
          </w:p>
          <w:p w:rsidR="000B77CB" w:rsidRPr="0093329B" w:rsidRDefault="000B77CB" w:rsidP="009332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3329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Зиминского</w:t>
            </w:r>
            <w:proofErr w:type="spellEnd"/>
            <w:r w:rsidRPr="0093329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городского муниципального образования</w:t>
            </w:r>
          </w:p>
        </w:tc>
      </w:tr>
      <w:tr w:rsidR="000B77CB" w:rsidRPr="00D03526" w:rsidTr="000E0873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0005E4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1 13 02994 04 0000 130</w:t>
            </w:r>
          </w:p>
        </w:tc>
        <w:tc>
          <w:tcPr>
            <w:tcW w:w="5533" w:type="dxa"/>
          </w:tcPr>
          <w:p w:rsidR="000B77CB" w:rsidRPr="00D03526" w:rsidRDefault="000B77CB" w:rsidP="000005E4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Прочие доходы от компенсации затрат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0B77CB" w:rsidRPr="00D03526" w:rsidTr="00BA7FF5">
        <w:trPr>
          <w:trHeight w:val="1236"/>
        </w:trPr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2554" w:type="dxa"/>
            <w:vAlign w:val="center"/>
          </w:tcPr>
          <w:p w:rsidR="000B77CB" w:rsidRPr="0093329B" w:rsidRDefault="000B77CB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9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1 16 01074 01 0000 140</w:t>
            </w:r>
          </w:p>
        </w:tc>
        <w:tc>
          <w:tcPr>
            <w:tcW w:w="5533" w:type="dxa"/>
            <w:vAlign w:val="center"/>
          </w:tcPr>
          <w:p w:rsidR="000B77CB" w:rsidRPr="00BA7FF5" w:rsidRDefault="000B77CB" w:rsidP="00BA7FF5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A7FF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  <w:p w:rsidR="000B77CB" w:rsidRPr="00D03526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7CB" w:rsidRPr="00D03526" w:rsidTr="005B3F5B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2554" w:type="dxa"/>
            <w:vAlign w:val="center"/>
          </w:tcPr>
          <w:p w:rsidR="000B77CB" w:rsidRPr="00BA7FF5" w:rsidRDefault="000B77CB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FF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1 16 01194 01 0000 140</w:t>
            </w:r>
          </w:p>
        </w:tc>
        <w:tc>
          <w:tcPr>
            <w:tcW w:w="5533" w:type="dxa"/>
            <w:vAlign w:val="center"/>
          </w:tcPr>
          <w:p w:rsidR="000B77CB" w:rsidRPr="00BA7FF5" w:rsidRDefault="000B77CB" w:rsidP="00BA7FF5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A7FF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  <w:p w:rsidR="000B77CB" w:rsidRPr="00BA7FF5" w:rsidRDefault="000B77CB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7CB" w:rsidRPr="00D03526" w:rsidTr="00155B64">
        <w:tc>
          <w:tcPr>
            <w:tcW w:w="1802" w:type="dxa"/>
            <w:vAlign w:val="center"/>
          </w:tcPr>
          <w:p w:rsidR="000B77CB" w:rsidRPr="00D03526" w:rsidRDefault="000B77CB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000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533" w:type="dxa"/>
            <w:vAlign w:val="bottom"/>
          </w:tcPr>
          <w:p w:rsidR="000B77CB" w:rsidRPr="00D03526" w:rsidRDefault="000B77CB" w:rsidP="00716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(муниципальным казенным учреждением) городского округа</w:t>
            </w:r>
          </w:p>
        </w:tc>
      </w:tr>
      <w:tr w:rsidR="000B77CB" w:rsidRPr="00D03526" w:rsidTr="003F46A9">
        <w:tc>
          <w:tcPr>
            <w:tcW w:w="1802" w:type="dxa"/>
            <w:vAlign w:val="center"/>
          </w:tcPr>
          <w:p w:rsidR="000B77CB" w:rsidRDefault="000B77CB" w:rsidP="003F46A9">
            <w:pPr>
              <w:jc w:val="center"/>
            </w:pPr>
            <w:r w:rsidRPr="007F2BD9"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0005E4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5533" w:type="dxa"/>
          </w:tcPr>
          <w:p w:rsidR="000B77CB" w:rsidRPr="00D03526" w:rsidRDefault="000B77CB" w:rsidP="000005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B77CB" w:rsidRPr="00D03526" w:rsidTr="003F46A9">
        <w:tc>
          <w:tcPr>
            <w:tcW w:w="1802" w:type="dxa"/>
            <w:vAlign w:val="center"/>
          </w:tcPr>
          <w:p w:rsidR="000B77CB" w:rsidRDefault="000B77CB" w:rsidP="003F46A9">
            <w:pPr>
              <w:jc w:val="center"/>
            </w:pPr>
            <w:r w:rsidRPr="007F2BD9"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0005E4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5533" w:type="dxa"/>
          </w:tcPr>
          <w:p w:rsidR="000B77CB" w:rsidRPr="00D03526" w:rsidRDefault="000B77CB" w:rsidP="000005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B77CB" w:rsidRPr="00D03526" w:rsidTr="00173112">
        <w:tc>
          <w:tcPr>
            <w:tcW w:w="1802" w:type="dxa"/>
            <w:vAlign w:val="center"/>
          </w:tcPr>
          <w:p w:rsidR="000B77CB" w:rsidRPr="007F2BD9" w:rsidRDefault="000B77CB" w:rsidP="003F46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2554" w:type="dxa"/>
            <w:vAlign w:val="center"/>
          </w:tcPr>
          <w:p w:rsidR="000B77CB" w:rsidRPr="00D03526" w:rsidRDefault="000B77CB" w:rsidP="000005E4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5533" w:type="dxa"/>
            <w:vAlign w:val="center"/>
          </w:tcPr>
          <w:p w:rsidR="000B77CB" w:rsidRPr="00D03526" w:rsidRDefault="000B77CB" w:rsidP="000005E4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,3</w:t>
            </w:r>
          </w:p>
        </w:tc>
      </w:tr>
    </w:tbl>
    <w:p w:rsidR="00D03526" w:rsidRPr="00D03526" w:rsidRDefault="00D03526" w:rsidP="00D0352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03526" w:rsidRPr="00D03526" w:rsidRDefault="00D03526" w:rsidP="00D0352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03526">
        <w:rPr>
          <w:rFonts w:ascii="Times New Roman" w:hAnsi="Times New Roman" w:cs="Times New Roman"/>
          <w:sz w:val="20"/>
          <w:szCs w:val="20"/>
          <w:vertAlign w:val="superscript"/>
        </w:rPr>
        <w:lastRenderedPageBreak/>
        <w:t>1</w:t>
      </w:r>
      <w:r w:rsidRPr="00D03526">
        <w:rPr>
          <w:rFonts w:ascii="Times New Roman" w:hAnsi="Times New Roman" w:cs="Times New Roman"/>
          <w:sz w:val="20"/>
          <w:szCs w:val="20"/>
        </w:rPr>
        <w:t xml:space="preserve">В части доходов, зачисляемых в бюджет </w:t>
      </w:r>
      <w:proofErr w:type="spellStart"/>
      <w:r w:rsidRPr="00D03526">
        <w:rPr>
          <w:rFonts w:ascii="Times New Roman" w:hAnsi="Times New Roman" w:cs="Times New Roman"/>
          <w:sz w:val="20"/>
          <w:szCs w:val="20"/>
        </w:rPr>
        <w:t>Зиминского</w:t>
      </w:r>
      <w:proofErr w:type="spellEnd"/>
      <w:r w:rsidRPr="00D03526">
        <w:rPr>
          <w:rFonts w:ascii="Times New Roman" w:hAnsi="Times New Roman" w:cs="Times New Roman"/>
          <w:sz w:val="20"/>
          <w:szCs w:val="20"/>
        </w:rPr>
        <w:t xml:space="preserve"> городского муниципального образования.</w:t>
      </w:r>
    </w:p>
    <w:p w:rsidR="00D03526" w:rsidRPr="00D03526" w:rsidRDefault="00D03526" w:rsidP="00D0352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03526" w:rsidRPr="00D03526" w:rsidRDefault="00D03526" w:rsidP="00D03526">
      <w:pPr>
        <w:jc w:val="both"/>
        <w:rPr>
          <w:rFonts w:ascii="Times New Roman" w:hAnsi="Times New Roman" w:cs="Times New Roman"/>
          <w:sz w:val="20"/>
          <w:szCs w:val="20"/>
        </w:rPr>
      </w:pPr>
      <w:r w:rsidRPr="00D0352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D03526">
        <w:rPr>
          <w:rFonts w:ascii="Times New Roman" w:hAnsi="Times New Roman" w:cs="Times New Roman"/>
          <w:sz w:val="20"/>
          <w:szCs w:val="20"/>
        </w:rPr>
        <w:t xml:space="preserve">Администрирование поступлений по всем статьям, подстатьям, элементам соответствующей группы кода вида доходов и кодам подвидов доходов, осуществляется главным администратором, указанным в </w:t>
      </w:r>
      <w:proofErr w:type="spellStart"/>
      <w:r w:rsidRPr="00D03526">
        <w:rPr>
          <w:rFonts w:ascii="Times New Roman" w:hAnsi="Times New Roman" w:cs="Times New Roman"/>
          <w:sz w:val="20"/>
          <w:szCs w:val="20"/>
        </w:rPr>
        <w:t>группировочном</w:t>
      </w:r>
      <w:proofErr w:type="spellEnd"/>
      <w:r w:rsidRPr="00D03526">
        <w:rPr>
          <w:rFonts w:ascii="Times New Roman" w:hAnsi="Times New Roman" w:cs="Times New Roman"/>
          <w:sz w:val="20"/>
          <w:szCs w:val="20"/>
        </w:rPr>
        <w:t xml:space="preserve"> коде бюджетной классификации.</w:t>
      </w:r>
    </w:p>
    <w:p w:rsidR="00D03526" w:rsidRPr="00D03526" w:rsidRDefault="00D03526" w:rsidP="00D0352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03526" w:rsidRPr="00D03526" w:rsidRDefault="00D03526" w:rsidP="00D03526">
      <w:pPr>
        <w:jc w:val="both"/>
        <w:rPr>
          <w:rFonts w:ascii="Times New Roman" w:hAnsi="Times New Roman" w:cs="Times New Roman"/>
          <w:sz w:val="20"/>
          <w:szCs w:val="20"/>
        </w:rPr>
      </w:pPr>
      <w:r w:rsidRPr="00D0352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D03526">
        <w:rPr>
          <w:rFonts w:ascii="Times New Roman" w:hAnsi="Times New Roman" w:cs="Times New Roman"/>
          <w:sz w:val="20"/>
          <w:szCs w:val="20"/>
        </w:rPr>
        <w:t xml:space="preserve">Администрирование поступлений по всем подгруппам, статьям, подстатьям, элементам соответствующей группы кода вида доходов и кодам подвидов доходов, осуществляется главным администратором, указанным в </w:t>
      </w:r>
      <w:proofErr w:type="spellStart"/>
      <w:r w:rsidRPr="00D03526">
        <w:rPr>
          <w:rFonts w:ascii="Times New Roman" w:hAnsi="Times New Roman" w:cs="Times New Roman"/>
          <w:sz w:val="20"/>
          <w:szCs w:val="20"/>
        </w:rPr>
        <w:t>группировочном</w:t>
      </w:r>
      <w:proofErr w:type="spellEnd"/>
      <w:r w:rsidRPr="00D03526">
        <w:rPr>
          <w:rFonts w:ascii="Times New Roman" w:hAnsi="Times New Roman" w:cs="Times New Roman"/>
          <w:sz w:val="20"/>
          <w:szCs w:val="20"/>
        </w:rPr>
        <w:t xml:space="preserve"> коде бюджетной классификации.</w:t>
      </w:r>
    </w:p>
    <w:p w:rsidR="00D03526" w:rsidRPr="00D03526" w:rsidRDefault="00D03526" w:rsidP="00D0352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03526" w:rsidRPr="00D03526" w:rsidRDefault="00D03526" w:rsidP="00D03526">
      <w:pPr>
        <w:jc w:val="both"/>
        <w:rPr>
          <w:rFonts w:ascii="Times New Roman" w:hAnsi="Times New Roman" w:cs="Times New Roman"/>
          <w:sz w:val="20"/>
          <w:szCs w:val="20"/>
        </w:rPr>
      </w:pPr>
      <w:r w:rsidRPr="00D03526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D03526">
        <w:rPr>
          <w:rFonts w:ascii="Times New Roman" w:hAnsi="Times New Roman" w:cs="Times New Roman"/>
          <w:sz w:val="20"/>
          <w:szCs w:val="20"/>
        </w:rPr>
        <w:t xml:space="preserve">Администрирование поступлений по всем кодам подвидов доходов осуществляется главным администратором, указанным в </w:t>
      </w:r>
      <w:proofErr w:type="spellStart"/>
      <w:r w:rsidRPr="00D03526">
        <w:rPr>
          <w:rFonts w:ascii="Times New Roman" w:hAnsi="Times New Roman" w:cs="Times New Roman"/>
          <w:sz w:val="20"/>
          <w:szCs w:val="20"/>
        </w:rPr>
        <w:t>группировочном</w:t>
      </w:r>
      <w:proofErr w:type="spellEnd"/>
      <w:r w:rsidRPr="00D03526">
        <w:rPr>
          <w:rFonts w:ascii="Times New Roman" w:hAnsi="Times New Roman" w:cs="Times New Roman"/>
          <w:sz w:val="20"/>
          <w:szCs w:val="20"/>
        </w:rPr>
        <w:t xml:space="preserve"> коде бюджетной классификации.</w:t>
      </w:r>
      <w:r w:rsidR="00A344C5">
        <w:rPr>
          <w:rFonts w:ascii="Times New Roman" w:hAnsi="Times New Roman" w:cs="Times New Roman"/>
          <w:sz w:val="20"/>
          <w:szCs w:val="20"/>
        </w:rPr>
        <w:t>».</w:t>
      </w:r>
    </w:p>
    <w:p w:rsidR="00D03526" w:rsidRPr="00D03526" w:rsidRDefault="00D03526" w:rsidP="00D0352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26975" w:rsidRDefault="00826975" w:rsidP="006643C0">
      <w:pPr>
        <w:jc w:val="right"/>
        <w:rPr>
          <w:rFonts w:ascii="Times New Roman" w:hAnsi="Times New Roman" w:cs="Times New Roman"/>
        </w:rPr>
      </w:pPr>
    </w:p>
    <w:p w:rsidR="00826975" w:rsidRDefault="00826975" w:rsidP="006643C0">
      <w:pPr>
        <w:jc w:val="right"/>
        <w:rPr>
          <w:rFonts w:ascii="Times New Roman" w:hAnsi="Times New Roman" w:cs="Times New Roman"/>
        </w:rPr>
      </w:pPr>
    </w:p>
    <w:p w:rsidR="00826975" w:rsidRPr="00F563EA" w:rsidRDefault="00826975" w:rsidP="00826975">
      <w:pPr>
        <w:jc w:val="center"/>
        <w:rPr>
          <w:rFonts w:ascii="Times New Roman" w:hAnsi="Times New Roman" w:cs="Times New Roman"/>
        </w:rPr>
      </w:pPr>
    </w:p>
    <w:p w:rsidR="006643C0" w:rsidRPr="006643C0" w:rsidRDefault="006643C0" w:rsidP="006643C0">
      <w:pPr>
        <w:tabs>
          <w:tab w:val="center" w:pos="4818"/>
        </w:tabs>
        <w:jc w:val="both"/>
        <w:rPr>
          <w:rFonts w:ascii="Times New Roman" w:hAnsi="Times New Roman" w:cs="Times New Roman"/>
          <w:sz w:val="23"/>
          <w:szCs w:val="23"/>
        </w:rPr>
      </w:pPr>
    </w:p>
    <w:sectPr w:rsidR="006643C0" w:rsidRPr="006643C0" w:rsidSect="00F848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91C14"/>
    <w:multiLevelType w:val="hybridMultilevel"/>
    <w:tmpl w:val="DDDAB100"/>
    <w:lvl w:ilvl="0" w:tplc="558E9B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5257AD"/>
    <w:multiLevelType w:val="hybridMultilevel"/>
    <w:tmpl w:val="DBB07284"/>
    <w:lvl w:ilvl="0" w:tplc="8EAE3328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A1B7EB8"/>
    <w:multiLevelType w:val="hybridMultilevel"/>
    <w:tmpl w:val="B866CE84"/>
    <w:lvl w:ilvl="0" w:tplc="DD0254BA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8204AA"/>
    <w:multiLevelType w:val="hybridMultilevel"/>
    <w:tmpl w:val="AAECA5D4"/>
    <w:lvl w:ilvl="0" w:tplc="009E1A42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C18"/>
    <w:rsid w:val="00025AD3"/>
    <w:rsid w:val="00033D1F"/>
    <w:rsid w:val="00036780"/>
    <w:rsid w:val="0007669D"/>
    <w:rsid w:val="000B77CB"/>
    <w:rsid w:val="000E1E27"/>
    <w:rsid w:val="000F18CD"/>
    <w:rsid w:val="00101CC4"/>
    <w:rsid w:val="001103C4"/>
    <w:rsid w:val="001325ED"/>
    <w:rsid w:val="001351AB"/>
    <w:rsid w:val="001638A0"/>
    <w:rsid w:val="00166FF6"/>
    <w:rsid w:val="001A27F9"/>
    <w:rsid w:val="001C6322"/>
    <w:rsid w:val="00210A31"/>
    <w:rsid w:val="00225E05"/>
    <w:rsid w:val="00227041"/>
    <w:rsid w:val="00297186"/>
    <w:rsid w:val="00327AD0"/>
    <w:rsid w:val="00327F84"/>
    <w:rsid w:val="00365C27"/>
    <w:rsid w:val="003958C9"/>
    <w:rsid w:val="003F46A9"/>
    <w:rsid w:val="00415A3F"/>
    <w:rsid w:val="00421890"/>
    <w:rsid w:val="004403E5"/>
    <w:rsid w:val="0044435D"/>
    <w:rsid w:val="00467459"/>
    <w:rsid w:val="00492F5C"/>
    <w:rsid w:val="004A4124"/>
    <w:rsid w:val="004A4FA5"/>
    <w:rsid w:val="004B61E7"/>
    <w:rsid w:val="004C27F5"/>
    <w:rsid w:val="004E6295"/>
    <w:rsid w:val="004F67A8"/>
    <w:rsid w:val="005376EF"/>
    <w:rsid w:val="00543A98"/>
    <w:rsid w:val="005551C8"/>
    <w:rsid w:val="00562CA9"/>
    <w:rsid w:val="00581B5C"/>
    <w:rsid w:val="005A7817"/>
    <w:rsid w:val="005F0972"/>
    <w:rsid w:val="005F3AA2"/>
    <w:rsid w:val="006220B4"/>
    <w:rsid w:val="006344FE"/>
    <w:rsid w:val="00641916"/>
    <w:rsid w:val="00641A3E"/>
    <w:rsid w:val="00661F03"/>
    <w:rsid w:val="006643C0"/>
    <w:rsid w:val="006725BB"/>
    <w:rsid w:val="006847D0"/>
    <w:rsid w:val="00687900"/>
    <w:rsid w:val="00691146"/>
    <w:rsid w:val="00693E3E"/>
    <w:rsid w:val="00716BE3"/>
    <w:rsid w:val="007661AA"/>
    <w:rsid w:val="00786907"/>
    <w:rsid w:val="0079449F"/>
    <w:rsid w:val="007C7258"/>
    <w:rsid w:val="007D0FED"/>
    <w:rsid w:val="007E28F3"/>
    <w:rsid w:val="007E4F68"/>
    <w:rsid w:val="00826975"/>
    <w:rsid w:val="00837336"/>
    <w:rsid w:val="008772E0"/>
    <w:rsid w:val="00884D45"/>
    <w:rsid w:val="008D5445"/>
    <w:rsid w:val="008F2448"/>
    <w:rsid w:val="0093329B"/>
    <w:rsid w:val="00934CEA"/>
    <w:rsid w:val="00940041"/>
    <w:rsid w:val="00945068"/>
    <w:rsid w:val="00961A49"/>
    <w:rsid w:val="009879F7"/>
    <w:rsid w:val="009D06D9"/>
    <w:rsid w:val="009E3113"/>
    <w:rsid w:val="009E5322"/>
    <w:rsid w:val="009F6616"/>
    <w:rsid w:val="00A344C5"/>
    <w:rsid w:val="00A96B61"/>
    <w:rsid w:val="00B205FB"/>
    <w:rsid w:val="00B27125"/>
    <w:rsid w:val="00B37875"/>
    <w:rsid w:val="00B628D9"/>
    <w:rsid w:val="00B76D35"/>
    <w:rsid w:val="00B94954"/>
    <w:rsid w:val="00B966EB"/>
    <w:rsid w:val="00BA7FF5"/>
    <w:rsid w:val="00BC6464"/>
    <w:rsid w:val="00BE641D"/>
    <w:rsid w:val="00C17261"/>
    <w:rsid w:val="00C613C4"/>
    <w:rsid w:val="00C72236"/>
    <w:rsid w:val="00C93434"/>
    <w:rsid w:val="00C96BE7"/>
    <w:rsid w:val="00CE36F0"/>
    <w:rsid w:val="00CF3124"/>
    <w:rsid w:val="00CF56B5"/>
    <w:rsid w:val="00CF6120"/>
    <w:rsid w:val="00D03526"/>
    <w:rsid w:val="00D16028"/>
    <w:rsid w:val="00D35172"/>
    <w:rsid w:val="00DC0B9A"/>
    <w:rsid w:val="00DE6475"/>
    <w:rsid w:val="00E139F6"/>
    <w:rsid w:val="00E25486"/>
    <w:rsid w:val="00E26E44"/>
    <w:rsid w:val="00E30782"/>
    <w:rsid w:val="00E55BDB"/>
    <w:rsid w:val="00E73A7E"/>
    <w:rsid w:val="00E9233F"/>
    <w:rsid w:val="00ED4E72"/>
    <w:rsid w:val="00EE7FB9"/>
    <w:rsid w:val="00EF72CA"/>
    <w:rsid w:val="00F170B8"/>
    <w:rsid w:val="00F27C18"/>
    <w:rsid w:val="00F372B5"/>
    <w:rsid w:val="00F84838"/>
    <w:rsid w:val="00FA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66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">
    <w:name w:val="ConsPlusTitle"/>
    <w:rsid w:val="00B205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F24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26E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26E4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character" w:customStyle="1" w:styleId="fill">
    <w:name w:val="fill"/>
    <w:rsid w:val="00E26E44"/>
    <w:rPr>
      <w:color w:val="FF0000"/>
    </w:rPr>
  </w:style>
  <w:style w:type="paragraph" w:customStyle="1" w:styleId="a4">
    <w:name w:val="Знак Знак Знак Знак Знак Знак Знак"/>
    <w:basedOn w:val="a"/>
    <w:uiPriority w:val="99"/>
    <w:rsid w:val="00C93434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B94954"/>
    <w:pPr>
      <w:ind w:left="720"/>
      <w:contextualSpacing/>
    </w:pPr>
  </w:style>
  <w:style w:type="character" w:styleId="a6">
    <w:name w:val="Hyperlink"/>
    <w:uiPriority w:val="99"/>
    <w:rsid w:val="00B94954"/>
    <w:rPr>
      <w:rFonts w:cs="Times New Roman"/>
      <w:color w:val="0000FF"/>
      <w:u w:val="single"/>
    </w:rPr>
  </w:style>
  <w:style w:type="paragraph" w:customStyle="1" w:styleId="1">
    <w:name w:val="Стиль 1."/>
    <w:basedOn w:val="a"/>
    <w:rsid w:val="006344FE"/>
    <w:pPr>
      <w:widowControl/>
      <w:autoSpaceDE/>
      <w:autoSpaceDN/>
      <w:adjustRightInd/>
      <w:jc w:val="both"/>
    </w:pPr>
    <w:rPr>
      <w:rFonts w:ascii="Times New Roman" w:hAnsi="Times New Roman" w:cs="Times New Roman"/>
      <w:sz w:val="26"/>
      <w:szCs w:val="20"/>
    </w:rPr>
  </w:style>
  <w:style w:type="character" w:customStyle="1" w:styleId="13">
    <w:name w:val="Стиль 13 пт"/>
    <w:semiHidden/>
    <w:rsid w:val="006344FE"/>
    <w:rPr>
      <w:rFonts w:ascii="Times New Roman" w:hAnsi="Times New Roman"/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F848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8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66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">
    <w:name w:val="ConsPlusTitle"/>
    <w:rsid w:val="00B205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F24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26E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26E4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character" w:customStyle="1" w:styleId="fill">
    <w:name w:val="fill"/>
    <w:rsid w:val="00E26E44"/>
    <w:rPr>
      <w:color w:val="FF0000"/>
    </w:rPr>
  </w:style>
  <w:style w:type="paragraph" w:customStyle="1" w:styleId="a4">
    <w:name w:val="Знак Знак Знак Знак Знак Знак Знак"/>
    <w:basedOn w:val="a"/>
    <w:uiPriority w:val="99"/>
    <w:rsid w:val="00C93434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B94954"/>
    <w:pPr>
      <w:ind w:left="720"/>
      <w:contextualSpacing/>
    </w:pPr>
  </w:style>
  <w:style w:type="character" w:styleId="a6">
    <w:name w:val="Hyperlink"/>
    <w:uiPriority w:val="99"/>
    <w:rsid w:val="00B94954"/>
    <w:rPr>
      <w:rFonts w:cs="Times New Roman"/>
      <w:color w:val="0000FF"/>
      <w:u w:val="single"/>
    </w:rPr>
  </w:style>
  <w:style w:type="paragraph" w:customStyle="1" w:styleId="1">
    <w:name w:val="Стиль 1."/>
    <w:basedOn w:val="a"/>
    <w:rsid w:val="006344FE"/>
    <w:pPr>
      <w:widowControl/>
      <w:autoSpaceDE/>
      <w:autoSpaceDN/>
      <w:adjustRightInd/>
      <w:jc w:val="both"/>
    </w:pPr>
    <w:rPr>
      <w:rFonts w:ascii="Times New Roman" w:hAnsi="Times New Roman" w:cs="Times New Roman"/>
      <w:sz w:val="26"/>
      <w:szCs w:val="20"/>
    </w:rPr>
  </w:style>
  <w:style w:type="character" w:customStyle="1" w:styleId="13">
    <w:name w:val="Стиль 13 пт"/>
    <w:semiHidden/>
    <w:rsid w:val="006344FE"/>
    <w:rPr>
      <w:rFonts w:ascii="Times New Roman" w:hAnsi="Times New Roman"/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F848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8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8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BEAA3E3A3285C3C12E85CE67206C3E632635DA5704AA4ACFAE3956100F3A7E217B770FF5B8AEF71FADEB9093CF979662F069EEC6727843EW2v5B%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eptyakovaIN.ADMZIMA\Desktop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95710-C8F5-4889-8431-57FB657F3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Постановление.dotx</Template>
  <TotalTime>6</TotalTime>
  <Pages>8</Pages>
  <Words>3306</Words>
  <Characters>18850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Шептякова И.Н.</dc:creator>
  <cp:lastModifiedBy>Ольга Камалдинова</cp:lastModifiedBy>
  <cp:revision>6</cp:revision>
  <cp:lastPrinted>2023-10-23T07:42:00Z</cp:lastPrinted>
  <dcterms:created xsi:type="dcterms:W3CDTF">2024-01-19T02:16:00Z</dcterms:created>
  <dcterms:modified xsi:type="dcterms:W3CDTF">2024-11-19T06:21:00Z</dcterms:modified>
</cp:coreProperties>
</file>